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9B" w:rsidRPr="00F7661A" w:rsidRDefault="008C289B" w:rsidP="0070236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89B" w:rsidRPr="00F7661A" w:rsidRDefault="008C289B" w:rsidP="0070236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8C289B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 xml:space="preserve">.2015г.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F7661A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№2</w:t>
      </w:r>
    </w:p>
    <w:p w:rsidR="008C289B" w:rsidRPr="00F7661A" w:rsidRDefault="008C289B" w:rsidP="007023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89B" w:rsidRDefault="008C289B" w:rsidP="00702367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секретаря первой сессии Совета депутатов Петровского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8C289B" w:rsidRDefault="008C289B" w:rsidP="00702367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289B" w:rsidRDefault="008C289B" w:rsidP="0070236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п.2.2 ст.2 Регламента Совета Депутатов Петровского сельсовета Ордынского района Новосибирской области. Совет депутатов Петровского сельсовета</w:t>
      </w:r>
      <w:r w:rsidRPr="005456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8C289B" w:rsidRDefault="008C289B" w:rsidP="0070236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C289B" w:rsidRDefault="008C289B" w:rsidP="00702367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8C289B" w:rsidRDefault="008C289B" w:rsidP="00702367">
      <w:pPr>
        <w:pStyle w:val="BodyText3"/>
        <w:numPr>
          <w:ilvl w:val="0"/>
          <w:numId w:val="3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секретарем первой сессии Совета депутатов Петровского сельсовета Ордынского района </w:t>
      </w:r>
      <w:r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Подлознову Галину Николаевну.</w:t>
      </w:r>
    </w:p>
    <w:p w:rsidR="008C289B" w:rsidRDefault="008C289B" w:rsidP="00702367">
      <w:pPr>
        <w:pStyle w:val="BodyText3"/>
        <w:numPr>
          <w:ilvl w:val="0"/>
          <w:numId w:val="3"/>
        </w:numPr>
        <w:tabs>
          <w:tab w:val="clear" w:pos="735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законную силу с момента его принятия.</w:t>
      </w:r>
    </w:p>
    <w:p w:rsidR="008C289B" w:rsidRDefault="008C289B" w:rsidP="00702367">
      <w:pPr>
        <w:pStyle w:val="BodyText3"/>
        <w:spacing w:after="0"/>
        <w:jc w:val="both"/>
        <w:rPr>
          <w:sz w:val="28"/>
          <w:szCs w:val="28"/>
        </w:rPr>
      </w:pPr>
    </w:p>
    <w:p w:rsidR="008C289B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89B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89B" w:rsidRPr="00F7661A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89B" w:rsidRDefault="008C289B" w:rsidP="005D2B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</w:t>
      </w:r>
      <w:r w:rsidRPr="00F76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                                                  </w:t>
      </w:r>
      <w:r w:rsidRPr="004F2DFE">
        <w:rPr>
          <w:rFonts w:ascii="Times New Roman" w:hAnsi="Times New Roman"/>
          <w:sz w:val="28"/>
          <w:szCs w:val="28"/>
        </w:rPr>
        <w:t>Уточкина Г.В.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8C289B" w:rsidRPr="00F7661A" w:rsidRDefault="008C289B" w:rsidP="005D2B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>ов</w:t>
      </w:r>
      <w:r w:rsidRPr="000415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8C289B" w:rsidRPr="00F7661A" w:rsidRDefault="008C289B" w:rsidP="00702367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8C289B" w:rsidRPr="00F7661A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8C289B" w:rsidRPr="00F7661A" w:rsidRDefault="008C289B" w:rsidP="007023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</w:p>
    <w:p w:rsidR="008C289B" w:rsidRPr="00F7661A" w:rsidRDefault="008C289B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289B" w:rsidRDefault="008C289B" w:rsidP="00D30BF4"/>
    <w:p w:rsidR="008C289B" w:rsidRDefault="008C289B"/>
    <w:sectPr w:rsidR="008C289B" w:rsidSect="0070236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95DD2"/>
    <w:multiLevelType w:val="hybridMultilevel"/>
    <w:tmpl w:val="28800F68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202EB"/>
    <w:rsid w:val="000355A4"/>
    <w:rsid w:val="000415D9"/>
    <w:rsid w:val="000445C6"/>
    <w:rsid w:val="00050E56"/>
    <w:rsid w:val="001063AF"/>
    <w:rsid w:val="00106C6B"/>
    <w:rsid w:val="00151919"/>
    <w:rsid w:val="001D3315"/>
    <w:rsid w:val="00201F7C"/>
    <w:rsid w:val="002D5DE2"/>
    <w:rsid w:val="002F236E"/>
    <w:rsid w:val="002F529F"/>
    <w:rsid w:val="00343BC9"/>
    <w:rsid w:val="00432092"/>
    <w:rsid w:val="004D3AAD"/>
    <w:rsid w:val="004F2DFE"/>
    <w:rsid w:val="00506B0C"/>
    <w:rsid w:val="00545665"/>
    <w:rsid w:val="00562AC2"/>
    <w:rsid w:val="005D2B43"/>
    <w:rsid w:val="00632F45"/>
    <w:rsid w:val="0065131C"/>
    <w:rsid w:val="00663BD8"/>
    <w:rsid w:val="0067485C"/>
    <w:rsid w:val="00697082"/>
    <w:rsid w:val="006C2680"/>
    <w:rsid w:val="006C2EE7"/>
    <w:rsid w:val="006E30F6"/>
    <w:rsid w:val="006F627B"/>
    <w:rsid w:val="00701ECB"/>
    <w:rsid w:val="00702367"/>
    <w:rsid w:val="00705A5A"/>
    <w:rsid w:val="007122F4"/>
    <w:rsid w:val="00721B6D"/>
    <w:rsid w:val="00742C05"/>
    <w:rsid w:val="0075440A"/>
    <w:rsid w:val="00764802"/>
    <w:rsid w:val="007748F2"/>
    <w:rsid w:val="007773B0"/>
    <w:rsid w:val="007939A6"/>
    <w:rsid w:val="007C1552"/>
    <w:rsid w:val="007C1861"/>
    <w:rsid w:val="00812226"/>
    <w:rsid w:val="00831860"/>
    <w:rsid w:val="00834A6C"/>
    <w:rsid w:val="00853395"/>
    <w:rsid w:val="008B304E"/>
    <w:rsid w:val="008B48F6"/>
    <w:rsid w:val="008C289B"/>
    <w:rsid w:val="008E345A"/>
    <w:rsid w:val="00926BF3"/>
    <w:rsid w:val="00965FC3"/>
    <w:rsid w:val="00967E43"/>
    <w:rsid w:val="009A07F6"/>
    <w:rsid w:val="009D32C7"/>
    <w:rsid w:val="009E056B"/>
    <w:rsid w:val="00A12703"/>
    <w:rsid w:val="00A267FB"/>
    <w:rsid w:val="00A532BB"/>
    <w:rsid w:val="00A6048A"/>
    <w:rsid w:val="00B020F9"/>
    <w:rsid w:val="00B30B9B"/>
    <w:rsid w:val="00B97330"/>
    <w:rsid w:val="00BE47F3"/>
    <w:rsid w:val="00C14AE2"/>
    <w:rsid w:val="00C673A0"/>
    <w:rsid w:val="00C7038C"/>
    <w:rsid w:val="00C815AF"/>
    <w:rsid w:val="00CB3155"/>
    <w:rsid w:val="00CE753A"/>
    <w:rsid w:val="00CF6918"/>
    <w:rsid w:val="00D23C2C"/>
    <w:rsid w:val="00D30BF4"/>
    <w:rsid w:val="00D35493"/>
    <w:rsid w:val="00D83DF8"/>
    <w:rsid w:val="00D90A87"/>
    <w:rsid w:val="00E2526F"/>
    <w:rsid w:val="00E4219B"/>
    <w:rsid w:val="00E44938"/>
    <w:rsid w:val="00E46CE0"/>
    <w:rsid w:val="00E74E7D"/>
    <w:rsid w:val="00EC0FFF"/>
    <w:rsid w:val="00F41F4A"/>
    <w:rsid w:val="00F75714"/>
    <w:rsid w:val="00F7661A"/>
    <w:rsid w:val="00FC0651"/>
    <w:rsid w:val="00FC7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172</Words>
  <Characters>984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Сельсовет</cp:lastModifiedBy>
  <cp:revision>12</cp:revision>
  <cp:lastPrinted>2015-06-23T04:05:00Z</cp:lastPrinted>
  <dcterms:created xsi:type="dcterms:W3CDTF">2015-10-05T07:31:00Z</dcterms:created>
  <dcterms:modified xsi:type="dcterms:W3CDTF">2015-11-19T04:12:00Z</dcterms:modified>
</cp:coreProperties>
</file>